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3479F" w:rsidTr="00A34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>
            <w:r>
              <w:t>Приложение 1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>
            <w:r>
              <w:t xml:space="preserve">от                 №      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</w:p>
        </w:tc>
      </w:tr>
      <w:tr w:rsidR="00A3479F" w:rsidTr="00A3479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79F" w:rsidRDefault="00A3479F" w:rsidP="007C55E4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79F" w:rsidRDefault="00A3479F" w:rsidP="007C55E4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79F" w:rsidRDefault="00A3479F" w:rsidP="007C55E4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79F" w:rsidRDefault="00A3479F" w:rsidP="007C55E4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79F" w:rsidRDefault="00A3479F" w:rsidP="007C55E4">
            <w:pPr>
              <w:jc w:val="center"/>
            </w:pP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тыс. руб.</w:t>
            </w:r>
          </w:p>
        </w:tc>
      </w:tr>
      <w:tr w:rsidR="00A3479F" w:rsidTr="00A3479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2023 год</w:t>
            </w:r>
          </w:p>
        </w:tc>
      </w:tr>
      <w:tr w:rsidR="00A3479F" w:rsidTr="00A3479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479F" w:rsidRDefault="00A3479F" w:rsidP="007C55E4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/>
        </w:tc>
      </w:tr>
    </w:tbl>
    <w:p w:rsidR="00A3479F" w:rsidRPr="00A3479F" w:rsidRDefault="00A3479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3479F" w:rsidTr="00A3479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3479F" w:rsidRDefault="00A3479F" w:rsidP="007C55E4">
            <w:pPr>
              <w:jc w:val="center"/>
            </w:pPr>
            <w:r>
              <w:t>5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479F" w:rsidRDefault="00A3479F" w:rsidP="007C55E4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8 314 930,8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8 669 769,7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9 163 124,2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5 855 263,0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5 855 263,0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49 648,4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49 648,4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49 648,4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49 648,4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149 166,0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57 977,0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101 059,0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6 094,0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11 988,0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12 929,0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36 119,0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38 954,0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2 186 710,0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2 334 658,0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684 602,0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800 369,0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1 093 046,0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438 921,0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441 243,0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195 112,0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209 956,0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605 434,4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586 483,6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585 802,3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494 091,6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480 091,6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480 091,6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405 000,0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15 000,0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91,6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60 000,0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3 699,0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2 005,0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58 443,8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54 505,7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49 200,0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13 658,5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13 658,5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1 036,2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1 036,2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56 619,0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42 200,0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10 050,0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30 000,0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150,0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2 000,0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12 939,8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12 924,8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8 126 281,4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7 744 665,1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7 777 472,6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8 126 281,4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7 744 665,1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7 777 472,6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1 609 938,1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1 216 938,1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1 393 000,0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1 000 000,0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216 938,1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216 938,1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6 516 343,3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6 527 727,0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6 560 534,5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3 283 069,4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3 283 069,4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6 452,5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6 452,5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6 452,5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2 867,8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2 150,8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2 150,8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2 150,8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26 168,6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26 168,6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26 168,6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24 376,2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24 376,2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24 376,2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2 867,8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10 940,3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307 817,0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1 433,9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1 433,9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1 433,9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274 987,6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298 858,2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102 898,3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22 643,2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6 680,4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2 458 550,3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2 458 550,3</w:t>
            </w:r>
          </w:p>
        </w:tc>
      </w:tr>
      <w:tr w:rsidR="00A3479F" w:rsidTr="00A34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574,8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3479F" w:rsidRDefault="00A3479F" w:rsidP="007C55E4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3479F" w:rsidRDefault="00A3479F" w:rsidP="007C55E4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2 185,0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2 185,0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2 185,0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16 441 212,2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pPr>
              <w:jc w:val="right"/>
            </w:pPr>
            <w:r>
              <w:t>16 414 434,8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79F" w:rsidRDefault="00A3479F" w:rsidP="007C55E4">
            <w:pPr>
              <w:jc w:val="right"/>
            </w:pPr>
            <w:r>
              <w:t>16 940 596,8</w:t>
            </w:r>
          </w:p>
        </w:tc>
      </w:tr>
      <w:tr w:rsidR="00A3479F" w:rsidTr="00A3479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</w:tr>
      <w:tr w:rsidR="00A3479F" w:rsidTr="00A34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</w:tr>
      <w:tr w:rsidR="00A3479F" w:rsidTr="00A3479F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</w:tr>
      <w:tr w:rsidR="00A3479F" w:rsidTr="00A3479F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</w:tr>
      <w:tr w:rsidR="00A3479F" w:rsidTr="00A3479F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9F" w:rsidRDefault="00A3479F" w:rsidP="007C55E4">
            <w:r>
              <w:t>А.С. Струков</w:t>
            </w:r>
          </w:p>
        </w:tc>
      </w:tr>
    </w:tbl>
    <w:p w:rsidR="00E2598B" w:rsidRPr="00621EC3" w:rsidRDefault="00E2598B" w:rsidP="00621EC3">
      <w:pPr>
        <w:rPr>
          <w:sz w:val="16"/>
        </w:rPr>
      </w:pPr>
    </w:p>
    <w:sectPr w:rsidR="00E2598B" w:rsidRPr="00621EC3" w:rsidSect="00621EC3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A22" w:rsidRDefault="00831A22" w:rsidP="00A3479F">
      <w:r>
        <w:separator/>
      </w:r>
    </w:p>
  </w:endnote>
  <w:endnote w:type="continuationSeparator" w:id="1">
    <w:p w:rsidR="00831A22" w:rsidRDefault="00831A22" w:rsidP="00A34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A22" w:rsidRDefault="00831A22" w:rsidP="00A3479F">
      <w:r>
        <w:separator/>
      </w:r>
    </w:p>
  </w:footnote>
  <w:footnote w:type="continuationSeparator" w:id="1">
    <w:p w:rsidR="00831A22" w:rsidRDefault="00831A22" w:rsidP="00A347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79F" w:rsidRDefault="0005568D" w:rsidP="00704F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47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479F" w:rsidRDefault="00A347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79F" w:rsidRDefault="0005568D" w:rsidP="00704F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47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1EC3">
      <w:rPr>
        <w:rStyle w:val="a7"/>
        <w:noProof/>
      </w:rPr>
      <w:t>7</w:t>
    </w:r>
    <w:r>
      <w:rPr>
        <w:rStyle w:val="a7"/>
      </w:rPr>
      <w:fldChar w:fldCharType="end"/>
    </w:r>
  </w:p>
  <w:p w:rsidR="00A3479F" w:rsidRDefault="00A347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A3479F"/>
    <w:rsid w:val="0005568D"/>
    <w:rsid w:val="002C3F39"/>
    <w:rsid w:val="00410095"/>
    <w:rsid w:val="00621EC3"/>
    <w:rsid w:val="006808C6"/>
    <w:rsid w:val="00831A22"/>
    <w:rsid w:val="00A24CAF"/>
    <w:rsid w:val="00A3479F"/>
    <w:rsid w:val="00B912FD"/>
    <w:rsid w:val="00D8507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47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479F"/>
  </w:style>
  <w:style w:type="paragraph" w:styleId="a5">
    <w:name w:val="footer"/>
    <w:basedOn w:val="a"/>
    <w:link w:val="a6"/>
    <w:uiPriority w:val="99"/>
    <w:semiHidden/>
    <w:unhideWhenUsed/>
    <w:rsid w:val="00A347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479F"/>
  </w:style>
  <w:style w:type="character" w:styleId="a7">
    <w:name w:val="page number"/>
    <w:basedOn w:val="a0"/>
    <w:uiPriority w:val="99"/>
    <w:semiHidden/>
    <w:unhideWhenUsed/>
    <w:rsid w:val="00A347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7</Pages>
  <Words>1938</Words>
  <Characters>11052</Characters>
  <Application>Microsoft Office Word</Application>
  <DocSecurity>0</DocSecurity>
  <Lines>92</Lines>
  <Paragraphs>25</Paragraphs>
  <ScaleCrop>false</ScaleCrop>
  <Company/>
  <LinksUpToDate>false</LinksUpToDate>
  <CharactersWithSpaces>12965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2</cp:revision>
  <dcterms:created xsi:type="dcterms:W3CDTF">2020-10-27T11:12:00Z</dcterms:created>
  <dcterms:modified xsi:type="dcterms:W3CDTF">2020-10-28T12:17:00Z</dcterms:modified>
</cp:coreProperties>
</file>